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proofErr w:type="spellStart"/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>пр-кт</w:t>
      </w:r>
      <w:proofErr w:type="spellEnd"/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>. Победы, д. 100</w:t>
      </w:r>
    </w:p>
    <w:p w:rsidR="00DD25A8" w:rsidRDefault="00DD25A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8A0B12" w:rsidRPr="008A0B12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45 700 000,00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704C6" w:rsidRPr="002704C6">
        <w:rPr>
          <w:b/>
          <w:bCs/>
          <w:color w:val="000000"/>
          <w:kern w:val="3"/>
          <w:sz w:val="24"/>
          <w:szCs w:val="24"/>
          <w:lang w:eastAsia="zh-CN" w:bidi="hi-IN"/>
        </w:rPr>
        <w:t>1 500 000,00</w:t>
      </w:r>
      <w:r w:rsidR="002704C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704C6" w:rsidRPr="002704C6">
        <w:rPr>
          <w:b/>
          <w:bCs/>
          <w:color w:val="000000"/>
          <w:kern w:val="3"/>
          <w:sz w:val="24"/>
          <w:szCs w:val="24"/>
          <w:lang w:eastAsia="zh-CN" w:bidi="hi-IN"/>
        </w:rPr>
        <w:t>685 500,00</w:t>
      </w:r>
      <w:r w:rsidR="002704C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A0B12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CDF75-0DE5-44FC-93FA-84692F6D4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300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2535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2024-06-19T07:19:00Z</dcterms:created>
  <dcterms:modified xsi:type="dcterms:W3CDTF">2024-07-01T12:01:00Z</dcterms:modified>
</cp:coreProperties>
</file>